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00" w:rsidRDefault="002D4D00" w:rsidP="002D4D00">
      <w:pPr>
        <w:pStyle w:val="NoSpacing"/>
      </w:pPr>
      <w:r>
        <w:rPr>
          <w:u w:val="single"/>
        </w:rPr>
        <w:t>Brother Robert UPTON</w:t>
      </w:r>
      <w:r>
        <w:t xml:space="preserve">     </w:t>
      </w:r>
      <w:proofErr w:type="gramStart"/>
      <w:r>
        <w:t xml:space="preserve">   (</w:t>
      </w:r>
      <w:proofErr w:type="gramEnd"/>
      <w:r>
        <w:t>fl.1433</w:t>
      </w:r>
      <w:r w:rsidR="000A2D16">
        <w:t>-4</w:t>
      </w:r>
      <w:r>
        <w:t>)</w:t>
      </w:r>
    </w:p>
    <w:p w:rsidR="002D4D00" w:rsidRDefault="002D4D00" w:rsidP="002D4D00">
      <w:pPr>
        <w:pStyle w:val="NoSpacing"/>
      </w:pPr>
      <w:r>
        <w:t>of the Friars Minor of Bodmin.</w:t>
      </w:r>
    </w:p>
    <w:p w:rsidR="002D4D00" w:rsidRDefault="002D4D00" w:rsidP="002D4D00">
      <w:pPr>
        <w:pStyle w:val="NoSpacing"/>
      </w:pPr>
    </w:p>
    <w:p w:rsidR="002D4D00" w:rsidRDefault="002D4D00" w:rsidP="002D4D00">
      <w:pPr>
        <w:pStyle w:val="NoSpacing"/>
      </w:pPr>
    </w:p>
    <w:p w:rsidR="002D4D00" w:rsidRDefault="002D4D00" w:rsidP="002D4D00">
      <w:pPr>
        <w:pStyle w:val="NoSpacing"/>
      </w:pPr>
      <w:r>
        <w:t xml:space="preserve">  7 Feb.1433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Devon, by the</w:t>
      </w:r>
    </w:p>
    <w:p w:rsidR="002D4D00" w:rsidRDefault="002D4D00" w:rsidP="002D4D00">
      <w:pPr>
        <w:pStyle w:val="NoSpacing"/>
      </w:pPr>
      <w:r>
        <w:tab/>
      </w:r>
      <w:r>
        <w:tab/>
        <w:t>Bishop.</w:t>
      </w:r>
    </w:p>
    <w:p w:rsidR="002D4D00" w:rsidRDefault="002D4D00" w:rsidP="002D4D00">
      <w:pPr>
        <w:pStyle w:val="NoSpacing"/>
      </w:pPr>
      <w:r>
        <w:tab/>
      </w:r>
      <w:r>
        <w:tab/>
        <w:t>(“Register of Edmund Lacy, Bishop of Exeter 1420-55” part 4 p.144)</w:t>
      </w:r>
    </w:p>
    <w:p w:rsidR="000A2D16" w:rsidRDefault="000A2D16" w:rsidP="002D4D00">
      <w:pPr>
        <w:pStyle w:val="NoSpacing"/>
      </w:pPr>
      <w:r>
        <w:t>13 Mar.1434</w:t>
      </w:r>
      <w:r>
        <w:tab/>
        <w:t>He was ordained priest in the same place by the Bishop.  (ibid.p.151)</w:t>
      </w:r>
    </w:p>
    <w:p w:rsidR="002D4D00" w:rsidRDefault="002D4D00" w:rsidP="002D4D00">
      <w:pPr>
        <w:pStyle w:val="NoSpacing"/>
      </w:pPr>
    </w:p>
    <w:p w:rsidR="002D4D00" w:rsidRDefault="002D4D00" w:rsidP="002D4D00">
      <w:pPr>
        <w:pStyle w:val="NoSpacing"/>
      </w:pPr>
    </w:p>
    <w:p w:rsidR="006B2F86" w:rsidRDefault="002D4D00" w:rsidP="002D4D00">
      <w:pPr>
        <w:pStyle w:val="NoSpacing"/>
      </w:pPr>
      <w:r>
        <w:t>5 September 2016</w:t>
      </w:r>
    </w:p>
    <w:p w:rsidR="000A2D16" w:rsidRPr="002D4D00" w:rsidRDefault="000A2D16" w:rsidP="002D4D00">
      <w:pPr>
        <w:pStyle w:val="NoSpacing"/>
      </w:pPr>
      <w:r>
        <w:t>17 October 2016</w:t>
      </w:r>
      <w:bookmarkStart w:id="0" w:name="_GoBack"/>
      <w:bookmarkEnd w:id="0"/>
    </w:p>
    <w:sectPr w:rsidR="000A2D16" w:rsidRPr="002D4D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D00" w:rsidRDefault="002D4D00" w:rsidP="00E71FC3">
      <w:pPr>
        <w:spacing w:after="0" w:line="240" w:lineRule="auto"/>
      </w:pPr>
      <w:r>
        <w:separator/>
      </w:r>
    </w:p>
  </w:endnote>
  <w:endnote w:type="continuationSeparator" w:id="0">
    <w:p w:rsidR="002D4D00" w:rsidRDefault="002D4D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D00" w:rsidRDefault="002D4D00" w:rsidP="00E71FC3">
      <w:pPr>
        <w:spacing w:after="0" w:line="240" w:lineRule="auto"/>
      </w:pPr>
      <w:r>
        <w:separator/>
      </w:r>
    </w:p>
  </w:footnote>
  <w:footnote w:type="continuationSeparator" w:id="0">
    <w:p w:rsidR="002D4D00" w:rsidRDefault="002D4D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00"/>
    <w:rsid w:val="000A2D16"/>
    <w:rsid w:val="001A7C09"/>
    <w:rsid w:val="002D4D0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74B00"/>
  <w15:chartTrackingRefBased/>
  <w15:docId w15:val="{6687E3BD-3259-4179-913E-8A57282D0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2016-09-05T18:45:00Z</dcterms:created>
  <dcterms:modified xsi:type="dcterms:W3CDTF">2016-10-17T11:45:00Z</dcterms:modified>
</cp:coreProperties>
</file>